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812AD" w14:textId="77777777" w:rsidR="00804F57" w:rsidRDefault="00804F57" w:rsidP="00804F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BRADFORD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fl.1453)</w:t>
      </w:r>
    </w:p>
    <w:p w14:paraId="6DA1241A" w14:textId="77777777" w:rsidR="00804F57" w:rsidRDefault="00804F57" w:rsidP="00804F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West </w:t>
      </w:r>
      <w:proofErr w:type="spellStart"/>
      <w:r>
        <w:rPr>
          <w:rFonts w:ascii="Times New Roman" w:hAnsi="Times New Roman" w:cs="Times New Roman"/>
          <w:sz w:val="24"/>
          <w:szCs w:val="24"/>
        </w:rPr>
        <w:t>Mulsey</w:t>
      </w:r>
      <w:proofErr w:type="spellEnd"/>
      <w:r>
        <w:rPr>
          <w:rFonts w:ascii="Times New Roman" w:hAnsi="Times New Roman" w:cs="Times New Roman"/>
          <w:sz w:val="24"/>
          <w:szCs w:val="24"/>
        </w:rPr>
        <w:t>, Surrey. Chaplain.</w:t>
      </w:r>
    </w:p>
    <w:p w14:paraId="59F2EE8F" w14:textId="77777777" w:rsidR="00804F57" w:rsidRDefault="00804F57" w:rsidP="00804F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B6D11E" w14:textId="77777777" w:rsidR="00804F57" w:rsidRDefault="00804F57" w:rsidP="00804F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815EB1" w14:textId="77777777" w:rsidR="00804F57" w:rsidRDefault="00804F57" w:rsidP="00804F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1453</w:t>
      </w:r>
      <w:r>
        <w:rPr>
          <w:rFonts w:ascii="Times New Roman" w:hAnsi="Times New Roman" w:cs="Times New Roman"/>
          <w:sz w:val="24"/>
          <w:szCs w:val="24"/>
        </w:rPr>
        <w:tab/>
        <w:t xml:space="preserve">Walter </w:t>
      </w:r>
      <w:proofErr w:type="spellStart"/>
      <w:r>
        <w:rPr>
          <w:rFonts w:ascii="Times New Roman" w:hAnsi="Times New Roman" w:cs="Times New Roman"/>
          <w:sz w:val="24"/>
          <w:szCs w:val="24"/>
        </w:rPr>
        <w:t>Brygger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debt against him and four others.</w:t>
      </w:r>
    </w:p>
    <w:p w14:paraId="4D1A6A44" w14:textId="77777777" w:rsidR="00804F57" w:rsidRDefault="00804F57" w:rsidP="00804F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E77645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https://waalt.uh.edu/index.php/CP40/748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96B94DD" w14:textId="77777777" w:rsidR="00804F57" w:rsidRDefault="00804F57" w:rsidP="00804F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3A93CF" w14:textId="77777777" w:rsidR="00804F57" w:rsidRDefault="00804F57" w:rsidP="00804F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456EE1" w14:textId="77777777" w:rsidR="00804F57" w:rsidRDefault="00804F57" w:rsidP="00804F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August 2022</w:t>
      </w:r>
    </w:p>
    <w:p w14:paraId="497F778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58604" w14:textId="77777777" w:rsidR="00804F57" w:rsidRDefault="00804F57" w:rsidP="009139A6">
      <w:r>
        <w:separator/>
      </w:r>
    </w:p>
  </w:endnote>
  <w:endnote w:type="continuationSeparator" w:id="0">
    <w:p w14:paraId="3176D1D0" w14:textId="77777777" w:rsidR="00804F57" w:rsidRDefault="00804F5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3F6D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3C5B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1BF0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88461" w14:textId="77777777" w:rsidR="00804F57" w:rsidRDefault="00804F57" w:rsidP="009139A6">
      <w:r>
        <w:separator/>
      </w:r>
    </w:p>
  </w:footnote>
  <w:footnote w:type="continuationSeparator" w:id="0">
    <w:p w14:paraId="3440B047" w14:textId="77777777" w:rsidR="00804F57" w:rsidRDefault="00804F5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8AEA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4480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AC98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F57"/>
    <w:rsid w:val="000666E0"/>
    <w:rsid w:val="002510B7"/>
    <w:rsid w:val="005C130B"/>
    <w:rsid w:val="00804F57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057E46"/>
  <w15:chartTrackingRefBased/>
  <w15:docId w15:val="{9E79EEDA-304A-413B-8803-D84257E81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04F5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4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2022-08-30T08:24:00Z</dcterms:created>
  <dcterms:modified xsi:type="dcterms:W3CDTF">2022-08-30T08:25:00Z</dcterms:modified>
</cp:coreProperties>
</file>